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CD" w:rsidRDefault="00E90DCD" w:rsidP="001E68D8">
      <w:pPr>
        <w:ind w:left="7371" w:right="-567"/>
        <w:jc w:val="both"/>
      </w:pPr>
      <w:r>
        <w:t xml:space="preserve">                                                                                 Приложение 6 к решению</w:t>
      </w:r>
    </w:p>
    <w:p w:rsidR="00E90DCD" w:rsidRDefault="00E90DCD" w:rsidP="001E68D8">
      <w:pPr>
        <w:ind w:left="7371" w:right="-567"/>
        <w:jc w:val="both"/>
      </w:pPr>
      <w:r>
        <w:t xml:space="preserve">                                                                                  районного Собрания Озинского </w:t>
      </w:r>
    </w:p>
    <w:p w:rsidR="00E90DCD" w:rsidRDefault="00E90DCD" w:rsidP="001E68D8">
      <w:pPr>
        <w:ind w:left="7371" w:right="-567"/>
        <w:jc w:val="both"/>
      </w:pPr>
      <w:r>
        <w:t xml:space="preserve">                                                                                  муниципального района</w:t>
      </w:r>
    </w:p>
    <w:p w:rsidR="00E90DCD" w:rsidRDefault="00E90DCD" w:rsidP="001E68D8">
      <w:pPr>
        <w:ind w:left="7371" w:right="-567"/>
        <w:jc w:val="both"/>
      </w:pPr>
      <w:r>
        <w:t xml:space="preserve">                                                                                  Саратовской области</w:t>
      </w:r>
    </w:p>
    <w:p w:rsidR="00E90DCD" w:rsidRDefault="00E90DCD" w:rsidP="001E68D8">
      <w:pPr>
        <w:ind w:left="7371" w:right="-28"/>
        <w:jc w:val="both"/>
      </w:pPr>
      <w:r>
        <w:t xml:space="preserve">                                                                                  от 17 декабря  2018 года № 169</w:t>
      </w:r>
    </w:p>
    <w:p w:rsidR="00E90DCD" w:rsidRDefault="00E90DCD" w:rsidP="001E68D8">
      <w:pPr>
        <w:ind w:left="7371" w:right="-28"/>
        <w:jc w:val="both"/>
      </w:pPr>
      <w:r>
        <w:t xml:space="preserve">                                                                                  (с изменениями и дополнениями от </w:t>
      </w:r>
    </w:p>
    <w:p w:rsidR="00E90DCD" w:rsidRDefault="00E90DCD" w:rsidP="001E68D8">
      <w:pPr>
        <w:ind w:left="7371" w:right="-28"/>
        <w:jc w:val="both"/>
      </w:pPr>
      <w:r>
        <w:t xml:space="preserve">                                                                                  12 февраля 2019 года №180,</w:t>
      </w:r>
    </w:p>
    <w:p w:rsidR="00E90DCD" w:rsidRDefault="00E90DCD" w:rsidP="001E68D8">
      <w:pPr>
        <w:ind w:left="7371" w:right="-28"/>
        <w:jc w:val="both"/>
      </w:pPr>
      <w:r>
        <w:t xml:space="preserve">                                                                                  от 29 марта 2019 года №184,</w:t>
      </w:r>
    </w:p>
    <w:p w:rsidR="00E90DCD" w:rsidRPr="005B7C28" w:rsidRDefault="00E90DCD" w:rsidP="001E68D8">
      <w:pPr>
        <w:ind w:left="7371" w:right="-28"/>
        <w:jc w:val="both"/>
      </w:pPr>
      <w:r>
        <w:t xml:space="preserve">                                                                                   </w:t>
      </w:r>
      <w:r w:rsidRPr="005B7C28">
        <w:t>от 03 июля 2019 года № 193</w:t>
      </w:r>
      <w:r>
        <w:t>)</w:t>
      </w:r>
    </w:p>
    <w:p w:rsidR="00E90DCD" w:rsidRPr="0095096B" w:rsidRDefault="00E90DCD" w:rsidP="004B7E93">
      <w:pPr>
        <w:ind w:left="10065" w:firstLine="720"/>
        <w:jc w:val="both"/>
        <w:rPr>
          <w:color w:val="000000"/>
        </w:rPr>
      </w:pPr>
    </w:p>
    <w:p w:rsidR="00E90DCD" w:rsidRPr="0095096B" w:rsidRDefault="00E90DCD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E90DCD" w:rsidRPr="0095096B" w:rsidRDefault="00E90DCD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E90DCD" w:rsidRPr="0095096B" w:rsidRDefault="00E90DCD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E90DCD" w:rsidRPr="00A82664" w:rsidTr="004B7E93">
        <w:trPr>
          <w:trHeight w:val="838"/>
        </w:trPr>
        <w:tc>
          <w:tcPr>
            <w:tcW w:w="4962" w:type="dxa"/>
            <w:gridSpan w:val="2"/>
          </w:tcPr>
          <w:p w:rsidR="00E90DCD" w:rsidRPr="00A82664" w:rsidRDefault="00E90DCD">
            <w:pPr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Наименование</w:t>
            </w:r>
          </w:p>
          <w:p w:rsidR="00E90DCD" w:rsidRPr="00A82664" w:rsidRDefault="00E90DC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E90DCD" w:rsidRPr="00A82664" w:rsidRDefault="00E90DCD">
            <w:pPr>
              <w:ind w:left="-108" w:right="-108"/>
              <w:jc w:val="center"/>
              <w:rPr>
                <w:b/>
              </w:rPr>
            </w:pPr>
            <w:r w:rsidRPr="00A82664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E90DCD" w:rsidRPr="00A82664" w:rsidRDefault="00E90DCD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E90DCD" w:rsidRPr="00A82664" w:rsidRDefault="00E90DCD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E90DCD" w:rsidRPr="00A82664" w:rsidRDefault="00E90DCD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E90DCD" w:rsidRPr="00A82664" w:rsidRDefault="00E90DCD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E90DCD" w:rsidRPr="00A82664" w:rsidRDefault="00E90DCD" w:rsidP="003C1F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2021 год</w:t>
            </w:r>
          </w:p>
        </w:tc>
      </w:tr>
      <w:tr w:rsidR="00E90DCD" w:rsidRPr="00A82664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E90DCD" w:rsidRPr="00A82664" w:rsidRDefault="00E90DCD">
            <w:pPr>
              <w:spacing w:line="232" w:lineRule="auto"/>
              <w:jc w:val="center"/>
              <w:rPr>
                <w:bCs/>
                <w:spacing w:val="-4"/>
              </w:rPr>
            </w:pPr>
            <w:r w:rsidRPr="00A82664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E90DCD" w:rsidRPr="00A82664" w:rsidRDefault="00E90DCD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E90DCD" w:rsidRPr="00A82664" w:rsidRDefault="00E90DCD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E90DCD" w:rsidRPr="00A82664" w:rsidRDefault="00E90DCD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E90DCD" w:rsidRPr="00A82664" w:rsidRDefault="00E90DCD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82664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E90DCD" w:rsidRPr="00A82664" w:rsidRDefault="00E90DCD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82664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E90DCD" w:rsidRPr="00A82664" w:rsidRDefault="00E90DCD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E90DCD" w:rsidRPr="00A82664" w:rsidRDefault="00E90DCD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E90DCD" w:rsidRPr="00A82664" w:rsidRDefault="00E90DC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53613,9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39859,0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05 0 00 00000</w:t>
            </w:r>
          </w:p>
          <w:p w:rsidR="00E90DCD" w:rsidRPr="00A82664" w:rsidRDefault="00E90DCD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D35B9">
            <w:pPr>
              <w:jc w:val="center"/>
            </w:pPr>
            <w:r w:rsidRPr="00A82664">
              <w:t>05 0 01 00000</w:t>
            </w:r>
          </w:p>
          <w:p w:rsidR="00E90DCD" w:rsidRPr="00A82664" w:rsidRDefault="00E90DCD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D35B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D35B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C63B4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0394">
            <w:pPr>
              <w:jc w:val="both"/>
            </w:pPr>
            <w:r w:rsidRPr="00A82664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2BDC">
            <w:pPr>
              <w:jc w:val="center"/>
            </w:pPr>
            <w:r w:rsidRPr="00A82664">
              <w:t>49609,2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36719,0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0394">
            <w:pPr>
              <w:jc w:val="both"/>
            </w:pPr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38401,1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27954,6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26889,9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15766,2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C63B4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19883,8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19838,8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19838,8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19838,8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19838,8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C63B4">
            <w:r w:rsidRPr="00A8266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7006,1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6901,0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C05EB">
            <w:pPr>
              <w:jc w:val="center"/>
            </w:pPr>
            <w:r w:rsidRPr="00A82664">
              <w:t>6901,0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C05EB">
            <w:pPr>
              <w:jc w:val="center"/>
            </w:pPr>
            <w:r w:rsidRPr="00A82664">
              <w:t>6901,0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C05EB">
            <w:pPr>
              <w:jc w:val="center"/>
            </w:pPr>
            <w:r w:rsidRPr="00A82664">
              <w:t>6901,0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C1226">
            <w:pPr>
              <w:jc w:val="center"/>
            </w:pPr>
            <w:r w:rsidRPr="00A82664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C1226">
            <w:pPr>
              <w:jc w:val="center"/>
            </w:pPr>
            <w:r w:rsidRPr="00A82664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C1226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r w:rsidRPr="00A82664">
              <w:t>Муниципальная программа " Социальная поддержка инвалидов в Озинском муниципальном районе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7350">
            <w:pPr>
              <w:jc w:val="center"/>
            </w:pPr>
            <w:r w:rsidRPr="00A82664">
              <w:t>68 0 00 00000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r w:rsidRPr="00A82664">
              <w:t>Основное мероприятие  " Социальная поддержка инвалидов в Озинском муниципальном районе на 2018- 2020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7350">
            <w:pPr>
              <w:jc w:val="center"/>
            </w:pPr>
            <w:r w:rsidRPr="00A82664">
              <w:t>68 0 01 00000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7350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10389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E371B">
            <w:pPr>
              <w:jc w:val="center"/>
            </w:pPr>
            <w:r w:rsidRPr="00A82664">
              <w:t>12188,4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12188,4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A4A55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10389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E371B">
            <w:pPr>
              <w:jc w:val="center"/>
            </w:pPr>
            <w:r w:rsidRPr="00A82664">
              <w:t>11579,0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11579,0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11579,0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10389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E371B">
            <w:pPr>
              <w:jc w:val="center"/>
            </w:pPr>
            <w:r w:rsidRPr="00A82664">
              <w:t>609,4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609,4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25A37">
            <w:pPr>
              <w:jc w:val="center"/>
            </w:pPr>
            <w:r w:rsidRPr="00A82664">
              <w:t>609,4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r w:rsidRPr="00A82664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11208,1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overflowPunct/>
              <w:autoSpaceDE/>
              <w:adjustRightInd/>
              <w:jc w:val="center"/>
            </w:pPr>
            <w:r w:rsidRPr="00A82664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15">
            <w:pPr>
              <w:overflowPunct/>
              <w:autoSpaceDE/>
              <w:adjustRightInd/>
              <w:jc w:val="center"/>
            </w:pPr>
            <w:r w:rsidRPr="00A82664">
              <w:t>8764,4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E108B">
            <w:pPr>
              <w:jc w:val="center"/>
            </w:pPr>
            <w:r w:rsidRPr="00A82664">
              <w:t>05 0 00 00000</w:t>
            </w:r>
          </w:p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E108B">
            <w:pPr>
              <w:jc w:val="center"/>
            </w:pPr>
            <w:r w:rsidRPr="00A82664">
              <w:t>05 0 01 00000</w:t>
            </w:r>
          </w:p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E108B">
            <w:pPr>
              <w:jc w:val="center"/>
            </w:pPr>
            <w:r w:rsidRPr="00A82664">
              <w:t>05 0 01 72300</w:t>
            </w:r>
          </w:p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E108B">
            <w:pPr>
              <w:jc w:val="center"/>
            </w:pPr>
            <w:r w:rsidRPr="00A82664">
              <w:t>05 0 01 72300</w:t>
            </w:r>
          </w:p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E108B">
            <w:pPr>
              <w:jc w:val="center"/>
            </w:pPr>
            <w:r w:rsidRPr="00A82664">
              <w:t>05 0 01 72300</w:t>
            </w:r>
          </w:p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90DCD" w:rsidRPr="00A82664" w:rsidRDefault="00E90DCD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r w:rsidRPr="00A8266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F024F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1346,7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1346,7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D1B53">
            <w:pPr>
              <w:jc w:val="both"/>
            </w:pPr>
            <w:r w:rsidRPr="00A8266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D7EFB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D7EF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D7EF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E0F61">
            <w:pPr>
              <w:jc w:val="center"/>
            </w:pPr>
            <w:r w:rsidRPr="00A82664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D7EFB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D7EFB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  <w:lang w:val="en-US"/>
              </w:rPr>
            </w:pPr>
            <w:r w:rsidRPr="00A8266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8803,8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8396,3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E3B6F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  <w:r w:rsidRPr="00A82664">
              <w:t>583,0</w:t>
            </w:r>
          </w:p>
        </w:tc>
      </w:tr>
      <w:tr w:rsidR="00E90DCD" w:rsidRPr="00A82664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E3B6F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  <w:r w:rsidRPr="00A82664">
              <w:t>583,0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E3B6F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  <w:r w:rsidRPr="00A82664">
              <w:t>583,0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E3B6F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E3B6F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E3B6F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E3B6F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overflowPunct/>
              <w:autoSpaceDE/>
              <w:adjustRightInd/>
              <w:jc w:val="center"/>
            </w:pPr>
            <w:r w:rsidRPr="00A82664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overflowPunct/>
              <w:autoSpaceDE/>
              <w:adjustRightInd/>
              <w:jc w:val="center"/>
            </w:pPr>
            <w:r w:rsidRPr="00A82664">
              <w:t>4448,4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20E40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20E40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20E40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20E40">
            <w:pPr>
              <w:jc w:val="center"/>
            </w:pPr>
            <w:r w:rsidRPr="00A82664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2B14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2B14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2,3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2,3</w:t>
            </w: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</w:tr>
      <w:tr w:rsidR="00E90DCD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1DD4">
            <w:r w:rsidRPr="00A8266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3362,4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pPr>
              <w:jc w:val="center"/>
            </w:pPr>
            <w:r w:rsidRPr="00A82664">
              <w:t>3362,4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pPr>
              <w:jc w:val="center"/>
            </w:pPr>
            <w:r w:rsidRPr="00A82664">
              <w:t>3362,4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03F95">
            <w:pPr>
              <w:jc w:val="center"/>
            </w:pPr>
            <w:r w:rsidRPr="00A82664">
              <w:t>3362,4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23D3A">
            <w:pPr>
              <w:jc w:val="center"/>
            </w:pPr>
            <w:r w:rsidRPr="00A82664">
              <w:t>2500,0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23D3A">
            <w:pPr>
              <w:jc w:val="center"/>
            </w:pPr>
            <w:r w:rsidRPr="00A82664">
              <w:t>2500,0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23D3A">
            <w:pPr>
              <w:jc w:val="center"/>
            </w:pPr>
            <w:r w:rsidRPr="00A82664">
              <w:t>2500,0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862,4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862,4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17F2B">
            <w:pPr>
              <w:jc w:val="center"/>
            </w:pPr>
            <w:r w:rsidRPr="00A82664">
              <w:t>862,4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b/>
              </w:rPr>
            </w:pPr>
            <w:r w:rsidRPr="00A8266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112035,4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59023,7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27181,9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27807,3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1367,1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1367,1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13239,8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14312,0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1611,7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1589,4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226,7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211,6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211,6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238,8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207,7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207,7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31,1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31,1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226,8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211,6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211,6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235,5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218,5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218,5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17,0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17,0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217,3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217,3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11,3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414,4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414,4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22,3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22,3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22,3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22,3</w:t>
            </w:r>
          </w:p>
        </w:tc>
      </w:tr>
      <w:tr w:rsidR="00E90DCD" w:rsidRPr="00A82664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11724,8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12700,3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11724,8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12700,3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11624,8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12600,3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11528,3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12482,3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E0F61">
            <w:pPr>
              <w:jc w:val="center"/>
            </w:pPr>
            <w:r w:rsidRPr="00A82664">
              <w:t>11528,3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12482,3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118,0</w:t>
            </w:r>
          </w:p>
        </w:tc>
      </w:tr>
      <w:tr w:rsidR="00E90DCD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118,0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20E40">
            <w:pPr>
              <w:jc w:val="center"/>
            </w:pPr>
            <w:r w:rsidRPr="00A82664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20E4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20E40">
            <w:pPr>
              <w:jc w:val="center"/>
            </w:pPr>
            <w:r w:rsidRPr="00A82664">
              <w:t>100,0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45599">
            <w:r w:rsidRPr="00A82664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35AF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35AF0">
            <w:pPr>
              <w:jc w:val="center"/>
            </w:pPr>
            <w:r w:rsidRPr="00A82664">
              <w:t>40,0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45599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45599">
            <w:r w:rsidRPr="00A82664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45599">
            <w:r w:rsidRPr="00A8266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4559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45599">
            <w:r w:rsidRPr="00A82664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444E1">
            <w:pPr>
              <w:jc w:val="center"/>
            </w:pPr>
            <w:r w:rsidRPr="00A82664">
              <w:t>12535,0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12088,2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E4B07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60EBA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60EBA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90DCD" w:rsidRPr="00A82664" w:rsidRDefault="00E90DCD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110</w:t>
            </w:r>
          </w:p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549A4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7873,6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10569,6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A3D24">
            <w:r w:rsidRPr="00A8266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790,0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A3D24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790,0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A3D2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728,5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A3D2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728,5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A3D24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A3D24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781,9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770,3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781,9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513,9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513,9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268,0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268,0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8997,7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6152,3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8947,7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3352,4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3668,9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3352,4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3668,9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2799,9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5278,8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2B14">
            <w:pPr>
              <w:jc w:val="center"/>
            </w:pPr>
            <w:r w:rsidRPr="00A82664">
              <w:t>2799,9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2B14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2B14">
            <w:pPr>
              <w:jc w:val="center"/>
            </w:pPr>
            <w:r w:rsidRPr="00A82664">
              <w:t>5278,8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rPr>
                <w:iCs/>
              </w:rPr>
            </w:pPr>
            <w:r w:rsidRPr="00A8266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</w:tr>
      <w:tr w:rsidR="00E90DCD" w:rsidRPr="00A82664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06B64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06B64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864A6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06B64">
            <w:pPr>
              <w:jc w:val="center"/>
            </w:pPr>
            <w:r w:rsidRPr="00A82664">
              <w:t>297,4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864A6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864A6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0FA0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0FA0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0FA0">
            <w:pPr>
              <w:jc w:val="center"/>
            </w:pPr>
            <w:r w:rsidRPr="00A82664">
              <w:t>88,4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both"/>
            </w:pPr>
            <w:r w:rsidRPr="00A8266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835,6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both"/>
            </w:pPr>
            <w:r w:rsidRPr="00A8266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5752D">
            <w:pPr>
              <w:jc w:val="center"/>
            </w:pPr>
            <w:r w:rsidRPr="00A82664">
              <w:t>835,6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5752D">
            <w:pPr>
              <w:jc w:val="center"/>
            </w:pPr>
            <w:r w:rsidRPr="00A82664">
              <w:t>835,6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5752D">
            <w:pPr>
              <w:jc w:val="center"/>
            </w:pPr>
            <w:r w:rsidRPr="00A82664">
              <w:t>835,6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5752D">
            <w:pPr>
              <w:jc w:val="center"/>
            </w:pPr>
            <w:r w:rsidRPr="00A82664">
              <w:t>835,6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1518,6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C73543" w:rsidRDefault="00E90DCD" w:rsidP="00861177">
            <w:pPr>
              <w:jc w:val="both"/>
            </w:pPr>
            <w:r w:rsidRPr="00C73543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5752D">
            <w:pPr>
              <w:jc w:val="center"/>
            </w:pPr>
            <w:r w:rsidRPr="00A82664">
              <w:t>2238,2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C73543" w:rsidRDefault="00E90DCD" w:rsidP="00861177">
            <w:pPr>
              <w:jc w:val="both"/>
            </w:pPr>
            <w:r w:rsidRPr="00C73543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10215">
            <w:pPr>
              <w:jc w:val="center"/>
            </w:pPr>
            <w:r w:rsidRPr="00A82664">
              <w:t>2238,2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C73543" w:rsidRDefault="00E90DCD" w:rsidP="00861177">
            <w:pPr>
              <w:jc w:val="both"/>
            </w:pPr>
            <w:r w:rsidRPr="00C7354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61177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 xml:space="preserve">86 0 01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 xml:space="preserve">86 0 01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 xml:space="preserve">86 0 01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4177B5" w:rsidRDefault="00E90DCD" w:rsidP="00360469">
            <w:pPr>
              <w:jc w:val="both"/>
            </w:pPr>
            <w:r w:rsidRPr="004177B5">
              <w:t>Муниципальная п</w:t>
            </w:r>
            <w:r>
              <w:t>ро</w:t>
            </w:r>
            <w:r w:rsidRPr="004177B5">
              <w:t>грамма "Профилактика терроризма и экстремизма в Озинском муниципальном районе Саратовской области на 20</w:t>
            </w:r>
            <w:r>
              <w:t>1</w:t>
            </w:r>
            <w:r w:rsidRPr="004177B5">
              <w:t>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F17D9" w:rsidRDefault="00E90DCD" w:rsidP="00360469">
            <w:pPr>
              <w:jc w:val="both"/>
            </w:pPr>
            <w:r w:rsidRPr="00DF17D9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F17D9" w:rsidRDefault="00E90DCD" w:rsidP="00360469">
            <w:pPr>
              <w:jc w:val="both"/>
            </w:pPr>
            <w:r w:rsidRPr="00DF17D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F17D9" w:rsidRDefault="00E90DCD" w:rsidP="00360469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F17D9" w:rsidRDefault="00E90DCD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F17D9" w:rsidRDefault="00E90DCD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E1881">
            <w:pPr>
              <w:jc w:val="center"/>
            </w:pPr>
            <w:r w:rsidRPr="00A82664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E1881">
            <w:pPr>
              <w:jc w:val="center"/>
            </w:pPr>
            <w:r w:rsidRPr="00A82664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tabs>
                <w:tab w:val="left" w:pos="385"/>
                <w:tab w:val="center" w:pos="648"/>
              </w:tabs>
            </w:pPr>
            <w:r w:rsidRPr="00A82664">
              <w:tab/>
            </w:r>
            <w:r w:rsidRPr="00A82664">
              <w:tab/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900,0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900,0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900,0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900,0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600,0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600,0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600,0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A7A15">
            <w:r w:rsidRPr="00A8266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A7A1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D0D8C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A7A1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D0D8C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300,0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28740,2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25156,1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3E06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3E06">
            <w:pPr>
              <w:jc w:val="center"/>
            </w:pPr>
            <w:r w:rsidRPr="00A82664">
              <w:t>1,3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iCs/>
              </w:rPr>
            </w:pPr>
            <w:r w:rsidRPr="00A82664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3E06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3E06">
            <w:pPr>
              <w:jc w:val="center"/>
            </w:pPr>
            <w:r w:rsidRPr="00A82664">
              <w:t>48,7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48,7</w:t>
            </w:r>
          </w:p>
        </w:tc>
      </w:tr>
      <w:tr w:rsidR="00E90DCD" w:rsidRPr="00A82664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48,7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46778">
            <w:pPr>
              <w:jc w:val="both"/>
            </w:pPr>
            <w:r w:rsidRPr="00A82664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27169,7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25106,1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9C63B4">
            <w:r w:rsidRPr="00DD0A1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27169,7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25106,1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9C63B4">
            <w:pPr>
              <w:jc w:val="both"/>
            </w:pPr>
            <w:r w:rsidRPr="00DD0A1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25106,1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446778">
            <w:pPr>
              <w:jc w:val="both"/>
            </w:pPr>
            <w:r w:rsidRPr="00DD0A1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25106,1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25106,1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  <w:r w:rsidRPr="00A82664">
              <w:t>25106,1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185500">
            <w:pPr>
              <w:jc w:val="both"/>
            </w:pPr>
            <w:r w:rsidRPr="00DD0A14">
              <w:t>Основное мероприятие "Обеспечение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</w:pPr>
            <w:r w:rsidRPr="00A82664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5003,4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111,1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111,1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111,1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DE5209">
            <w:pPr>
              <w:jc w:val="both"/>
            </w:pPr>
            <w:r w:rsidRPr="00DD0A14">
              <w:t>Основное мероприятие "Обеспечение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801E4">
            <w:pPr>
              <w:jc w:val="center"/>
            </w:pPr>
            <w:r w:rsidRPr="00A82664">
              <w:t>85 0 03 00000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24B6C">
            <w:pPr>
              <w:jc w:val="center"/>
            </w:pPr>
            <w:r w:rsidRPr="00A82664">
              <w:t>12144,7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6DF8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600594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B931F0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местного бюджета ( или 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>
              <w:t xml:space="preserve">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7145.1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 xml:space="preserve">5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7145.1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85 0 03 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7145.1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both"/>
            </w:pPr>
            <w:r w:rsidRPr="00A82664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1520.5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1259.5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1259.5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both"/>
            </w:pPr>
            <w:r w:rsidRPr="00A82664"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200DF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70 8 00 78800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1259.5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70 8 00 78800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1259.5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70 8 00 78800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1259.5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70089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50422.3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700.0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140.0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140.0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140.0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140.0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140.0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157EB">
            <w:pPr>
              <w:jc w:val="center"/>
            </w:pPr>
            <w:r w:rsidRPr="00A82664">
              <w:t>500,0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500,0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both"/>
            </w:pPr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50006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both"/>
            </w:pPr>
            <w:r w:rsidRPr="00A82664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rPr>
                <w:lang w:val="en-US"/>
              </w:rPr>
              <w:t>60</w:t>
            </w:r>
            <w:r w:rsidRPr="00A82664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26327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49722.3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26327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49722.3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26327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44822.3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26327">
            <w:pPr>
              <w:jc w:val="center"/>
            </w:pPr>
            <w:r w:rsidRPr="00A82664">
              <w:t>4814,0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14D6D">
            <w:pPr>
              <w:jc w:val="center"/>
            </w:pPr>
            <w:r w:rsidRPr="00A82664">
              <w:t>4814,0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14D6D">
            <w:pPr>
              <w:jc w:val="center"/>
            </w:pPr>
            <w:r w:rsidRPr="00A82664">
              <w:t>4814,0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14D6D">
            <w:pPr>
              <w:jc w:val="center"/>
            </w:pPr>
            <w:r w:rsidRPr="00A82664">
              <w:t>38948,7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38948,7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38948,7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1059</w:t>
            </w:r>
            <w:r w:rsidRPr="00A82664">
              <w:t>,</w:t>
            </w:r>
            <w:r w:rsidRPr="00A82664">
              <w:rPr>
                <w:lang w:val="en-US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1059,6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1059,6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Основное мероприятие "Оснащение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мебелью и мягким инвентарем"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57847">
            <w:pPr>
              <w:jc w:val="center"/>
            </w:pPr>
            <w:r w:rsidRPr="00A82664">
              <w:t>65 0 02 00000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мебелью и мягким инвентарем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57847">
            <w:pPr>
              <w:jc w:val="center"/>
            </w:pPr>
            <w:r w:rsidRPr="00A82664"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31514">
            <w:pPr>
              <w:jc w:val="center"/>
            </w:pPr>
            <w:r w:rsidRPr="00A82664"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E31514">
            <w:pPr>
              <w:jc w:val="center"/>
            </w:pPr>
            <w:r w:rsidRPr="00A82664"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60469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147D5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147D5">
            <w:pPr>
              <w:jc w:val="center"/>
            </w:pPr>
            <w:r w:rsidRPr="00A82664">
              <w:t>200,0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200,0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4030,3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overflowPunct/>
              <w:autoSpaceDE/>
              <w:adjustRightInd/>
              <w:jc w:val="center"/>
            </w:pPr>
            <w:r w:rsidRPr="00A82664">
              <w:t>4310,3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1620,0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625C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625C">
            <w:pPr>
              <w:jc w:val="both"/>
            </w:pPr>
            <w:r w:rsidRPr="00A8266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625C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625C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625C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85500">
            <w:pPr>
              <w:jc w:val="center"/>
            </w:pPr>
            <w:r w:rsidRPr="00A82664">
              <w:t>1620,0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2192,3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2628,4</w:t>
            </w:r>
          </w:p>
        </w:tc>
      </w:tr>
      <w:tr w:rsidR="00E90DCD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DCD" w:rsidRPr="00A82664" w:rsidRDefault="00E90DCD" w:rsidP="00C45A02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1814,0</w:t>
            </w:r>
          </w:p>
        </w:tc>
      </w:tr>
      <w:tr w:rsidR="00E90DCD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DCD" w:rsidRPr="00A82664" w:rsidRDefault="00E90DCD" w:rsidP="00C45A02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1814,0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45A02">
            <w:r w:rsidRPr="00A82664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1814,0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45A02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32,0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45A02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32,0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45A02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1782,0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45A02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1782,0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814,4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814,4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814,4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14,4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14,4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800,0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5050">
            <w:pPr>
              <w:jc w:val="both"/>
            </w:pPr>
            <w:r w:rsidRPr="00A82664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505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61,9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393BC7">
            <w:pPr>
              <w:jc w:val="both"/>
            </w:pPr>
            <w:r w:rsidRPr="00DD0A1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393BC7">
            <w:pPr>
              <w:jc w:val="both"/>
            </w:pPr>
            <w:r w:rsidRPr="00DD0A14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393BC7">
            <w:pPr>
              <w:jc w:val="both"/>
            </w:pPr>
            <w:r w:rsidRPr="00DD0A1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B67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B6769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B6769">
            <w:pPr>
              <w:jc w:val="center"/>
            </w:pPr>
            <w:r w:rsidRPr="00A82664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B676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393BC7">
            <w:pPr>
              <w:jc w:val="both"/>
            </w:pPr>
            <w:r w:rsidRPr="00A8266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274755,9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275547,0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270391,5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272273,7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82094,6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79979,2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9313E">
            <w:pPr>
              <w:jc w:val="center"/>
            </w:pPr>
            <w:r w:rsidRPr="00A82664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9313E">
            <w:pPr>
              <w:jc w:val="center"/>
            </w:pPr>
            <w:r w:rsidRPr="00A82664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90DCD" w:rsidRPr="00A82664" w:rsidRDefault="00E90DCD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9313E">
            <w:pPr>
              <w:jc w:val="center"/>
            </w:pPr>
            <w:r w:rsidRPr="00A82664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9313E">
            <w:pPr>
              <w:jc w:val="center"/>
            </w:pPr>
            <w:r w:rsidRPr="00A82664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77684,</w:t>
            </w:r>
            <w:r>
              <w:rPr>
                <w:bCs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79979,2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77684,</w:t>
            </w:r>
            <w:r>
              <w:rPr>
                <w:bCs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79979,2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25275,2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6BD9">
            <w:pPr>
              <w:jc w:val="center"/>
            </w:pPr>
            <w:r w:rsidRPr="00A82664">
              <w:rPr>
                <w:bCs/>
              </w:rPr>
              <w:t>26780,7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25275,2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6BD9">
            <w:pPr>
              <w:jc w:val="center"/>
            </w:pPr>
            <w:r w:rsidRPr="00A82664">
              <w:rPr>
                <w:bCs/>
              </w:rPr>
              <w:t>26780,7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</w:pPr>
            <w:r w:rsidRPr="00A82664">
              <w:t>25275,2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6BD9">
            <w:pPr>
              <w:jc w:val="center"/>
            </w:pPr>
            <w:r w:rsidRPr="00A82664">
              <w:rPr>
                <w:bCs/>
              </w:rPr>
              <w:t>26780,7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25275,2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50737,6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54704,0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00D9">
            <w:pPr>
              <w:jc w:val="center"/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00D9">
            <w:pPr>
              <w:jc w:val="center"/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175758,0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E4B07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151D9">
            <w:pPr>
              <w:jc w:val="center"/>
            </w:pPr>
            <w:r w:rsidRPr="00A82664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151D9">
            <w:pPr>
              <w:jc w:val="center"/>
            </w:pPr>
            <w:r w:rsidRPr="00A82664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90DCD" w:rsidRPr="00A82664" w:rsidRDefault="00E90DCD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C776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175534,8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175534,8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21521,2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6BD9">
            <w:pPr>
              <w:jc w:val="center"/>
            </w:pPr>
            <w:r w:rsidRPr="00A82664">
              <w:t>21521,2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6BD9">
            <w:pPr>
              <w:jc w:val="center"/>
            </w:pPr>
            <w:r w:rsidRPr="00A82664">
              <w:t>21521,2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6BD9">
            <w:pPr>
              <w:jc w:val="center"/>
            </w:pPr>
            <w:r w:rsidRPr="00A82664">
              <w:t>21521,2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148453,9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164035,6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E90DCD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E90DCD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C31D1">
            <w:pPr>
              <w:jc w:val="center"/>
            </w:pPr>
            <w:r w:rsidRPr="00A82664">
              <w:t>23 2 04 00000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8C31D1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2E4B11">
            <w:r w:rsidRPr="00DD0A1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DD0A14" w:rsidRDefault="00E90DCD" w:rsidP="002E4B11">
            <w:r w:rsidRPr="00DD0A14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4177B5" w:rsidRDefault="00E90DCD" w:rsidP="002E4B11">
            <w:r w:rsidRPr="004177B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4177B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  <w:rPr>
                <w:lang w:val="en-US"/>
              </w:rPr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637F4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637F4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4177B5" w:rsidRDefault="00E90DCD" w:rsidP="002E4B11">
            <w:r w:rsidRPr="004177B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4177B5" w:rsidRDefault="00E90DCD" w:rsidP="002E4B11">
            <w:r w:rsidRPr="004177B5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F5326">
            <w:pPr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FF5326">
            <w:pPr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1470,5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1102,1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1102,1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1102,1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87AF6">
            <w:pPr>
              <w:jc w:val="center"/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1102,1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87AF6">
            <w:pPr>
              <w:jc w:val="center"/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1102,1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987AF6">
            <w:pPr>
              <w:jc w:val="center"/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1102,1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266.5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368,4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266.5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368,4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16.5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16.5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16.5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90DCD" w:rsidRPr="00A82664" w:rsidRDefault="00E90DCD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642,7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10200,6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overflowPunct/>
              <w:autoSpaceDE/>
              <w:adjustRightInd/>
              <w:jc w:val="center"/>
            </w:pPr>
            <w:r w:rsidRPr="00A82664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overflowPunct/>
              <w:autoSpaceDE/>
              <w:adjustRightInd/>
              <w:jc w:val="center"/>
            </w:pPr>
            <w:r w:rsidRPr="00A82664">
              <w:t>9654,7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90DCD" w:rsidRPr="00A82664" w:rsidRDefault="00E90DCD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DCD" w:rsidRPr="00A82664" w:rsidRDefault="00E90DCD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E90DCD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DCD" w:rsidRPr="00A82664" w:rsidRDefault="00E90DCD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216,3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overflowPunct/>
              <w:autoSpaceDE/>
              <w:adjustRightInd/>
              <w:jc w:val="center"/>
            </w:pPr>
            <w:r w:rsidRPr="00A82664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overflowPunct/>
              <w:autoSpaceDE/>
              <w:adjustRightInd/>
              <w:jc w:val="center"/>
            </w:pPr>
            <w:r w:rsidRPr="00A82664">
              <w:t>5179,9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3926,1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4153,6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3926,1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both"/>
            </w:pPr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1253,8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1253,8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2554,0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overflowPunct/>
              <w:autoSpaceDE/>
              <w:adjustRightInd/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overflowPunct/>
              <w:autoSpaceDE/>
              <w:adjustRightInd/>
              <w:jc w:val="center"/>
            </w:pPr>
            <w:r w:rsidRPr="00A82664">
              <w:t>2633,3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2547.1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2633,3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2096.0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2096.0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451.0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451.0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</w:rPr>
              <w:t>0,</w:t>
            </w:r>
            <w:r w:rsidRPr="00A82664">
              <w:rPr>
                <w:bCs/>
                <w:lang w:val="en-US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</w:rPr>
              <w:t>0,</w:t>
            </w:r>
            <w:r w:rsidRPr="00A82664">
              <w:rPr>
                <w:bCs/>
                <w:lang w:val="en-US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4364,4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overflowPunct/>
              <w:autoSpaceDE/>
              <w:adjustRightInd/>
              <w:jc w:val="center"/>
            </w:pPr>
            <w:r w:rsidRPr="00A82664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overflowPunct/>
              <w:autoSpaceDE/>
              <w:adjustRightInd/>
              <w:jc w:val="center"/>
            </w:pPr>
            <w:r w:rsidRPr="00A82664">
              <w:t>3273,3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E90DCD" w:rsidRPr="00A82664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4214,4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DCD" w:rsidRPr="00A82664" w:rsidRDefault="00E90DCD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E90DCD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DCD" w:rsidRPr="00A82664" w:rsidRDefault="00E90DCD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spacing w:val="-6"/>
              </w:rPr>
            </w:pPr>
            <w:r w:rsidRPr="00A8266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  <w:lang w:val="en-US"/>
              </w:rPr>
            </w:pPr>
            <w:r w:rsidRPr="00A82664">
              <w:rPr>
                <w:b/>
                <w:bCs/>
                <w:lang w:val="en-US"/>
              </w:rPr>
              <w:t>6867.8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5430,0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6108.3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4733,0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6108.3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90DCD" w:rsidRPr="00A82664" w:rsidRDefault="00E90DCD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3615F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03615F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697,0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55,0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55,0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55,0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55,0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55,0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55,0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55,0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both"/>
            </w:pPr>
            <w:r w:rsidRPr="00A82664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562,0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E90DCD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E90DCD" w:rsidRPr="00CB4D1A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rPr>
                <w:b/>
              </w:rPr>
            </w:pPr>
            <w:r w:rsidRPr="00A82664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456076,8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A82664" w:rsidRDefault="00E90DCD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90DCD" w:rsidRPr="00CB4D1A" w:rsidRDefault="00E90DCD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388256,0</w:t>
            </w:r>
          </w:p>
        </w:tc>
      </w:tr>
    </w:tbl>
    <w:p w:rsidR="00E90DCD" w:rsidRDefault="00E90DCD" w:rsidP="00A866CD">
      <w:bookmarkStart w:id="0" w:name="_GoBack"/>
      <w:bookmarkEnd w:id="0"/>
    </w:p>
    <w:sectPr w:rsidR="00E90DCD" w:rsidSect="00A866CD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414E"/>
    <w:rsid w:val="00061A12"/>
    <w:rsid w:val="0006512D"/>
    <w:rsid w:val="0007088B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71F6"/>
    <w:rsid w:val="00160830"/>
    <w:rsid w:val="00164628"/>
    <w:rsid w:val="00164B0B"/>
    <w:rsid w:val="00165164"/>
    <w:rsid w:val="001652F4"/>
    <w:rsid w:val="00171623"/>
    <w:rsid w:val="00173E8D"/>
    <w:rsid w:val="0017476B"/>
    <w:rsid w:val="001778A0"/>
    <w:rsid w:val="00181DE4"/>
    <w:rsid w:val="00185500"/>
    <w:rsid w:val="0018625C"/>
    <w:rsid w:val="0018679A"/>
    <w:rsid w:val="001927EC"/>
    <w:rsid w:val="001972E8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434B"/>
    <w:rsid w:val="001D7EFB"/>
    <w:rsid w:val="001E0565"/>
    <w:rsid w:val="001E0E0B"/>
    <w:rsid w:val="001E68D8"/>
    <w:rsid w:val="001F2B49"/>
    <w:rsid w:val="001F55AF"/>
    <w:rsid w:val="00205AAB"/>
    <w:rsid w:val="0020655A"/>
    <w:rsid w:val="00213310"/>
    <w:rsid w:val="002156C2"/>
    <w:rsid w:val="002159AC"/>
    <w:rsid w:val="00215D18"/>
    <w:rsid w:val="00221393"/>
    <w:rsid w:val="002301EB"/>
    <w:rsid w:val="00244916"/>
    <w:rsid w:val="00246D6E"/>
    <w:rsid w:val="00250006"/>
    <w:rsid w:val="00263CA6"/>
    <w:rsid w:val="00263DAD"/>
    <w:rsid w:val="00264A61"/>
    <w:rsid w:val="00265BE5"/>
    <w:rsid w:val="00266C59"/>
    <w:rsid w:val="002712C2"/>
    <w:rsid w:val="00280C3B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4E2"/>
    <w:rsid w:val="002B6BAE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2040D"/>
    <w:rsid w:val="0032134D"/>
    <w:rsid w:val="00321D05"/>
    <w:rsid w:val="00322306"/>
    <w:rsid w:val="00325854"/>
    <w:rsid w:val="00326327"/>
    <w:rsid w:val="00331E66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7847"/>
    <w:rsid w:val="00360469"/>
    <w:rsid w:val="00361049"/>
    <w:rsid w:val="003617AD"/>
    <w:rsid w:val="00366925"/>
    <w:rsid w:val="003737BD"/>
    <w:rsid w:val="0038542E"/>
    <w:rsid w:val="0038644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387C"/>
    <w:rsid w:val="004070B6"/>
    <w:rsid w:val="0041223F"/>
    <w:rsid w:val="00413B5B"/>
    <w:rsid w:val="00414D6D"/>
    <w:rsid w:val="004177B5"/>
    <w:rsid w:val="004223B8"/>
    <w:rsid w:val="0043216E"/>
    <w:rsid w:val="00432815"/>
    <w:rsid w:val="00433EEB"/>
    <w:rsid w:val="0043730B"/>
    <w:rsid w:val="004436FB"/>
    <w:rsid w:val="00446778"/>
    <w:rsid w:val="00446CBC"/>
    <w:rsid w:val="00447220"/>
    <w:rsid w:val="00452609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B7C28"/>
    <w:rsid w:val="005C2A71"/>
    <w:rsid w:val="005C5F6C"/>
    <w:rsid w:val="005D15C7"/>
    <w:rsid w:val="005D55EA"/>
    <w:rsid w:val="005D572C"/>
    <w:rsid w:val="005E0E7C"/>
    <w:rsid w:val="005E4B07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A7F"/>
    <w:rsid w:val="00632AAE"/>
    <w:rsid w:val="0064298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C11DE"/>
    <w:rsid w:val="007C1226"/>
    <w:rsid w:val="007C1826"/>
    <w:rsid w:val="007C1B07"/>
    <w:rsid w:val="007C24F5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802D68"/>
    <w:rsid w:val="008074B4"/>
    <w:rsid w:val="00810E50"/>
    <w:rsid w:val="00816B87"/>
    <w:rsid w:val="00817345"/>
    <w:rsid w:val="00821B16"/>
    <w:rsid w:val="00821C92"/>
    <w:rsid w:val="00821D39"/>
    <w:rsid w:val="0082209C"/>
    <w:rsid w:val="00822731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443"/>
    <w:rsid w:val="008505DE"/>
    <w:rsid w:val="00850FD5"/>
    <w:rsid w:val="00853A8F"/>
    <w:rsid w:val="008540BA"/>
    <w:rsid w:val="00855DB0"/>
    <w:rsid w:val="008563F4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6E1A"/>
    <w:rsid w:val="00877898"/>
    <w:rsid w:val="00880707"/>
    <w:rsid w:val="00883093"/>
    <w:rsid w:val="00885439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C0"/>
    <w:rsid w:val="008A67B6"/>
    <w:rsid w:val="008A7745"/>
    <w:rsid w:val="008B2A5A"/>
    <w:rsid w:val="008B4465"/>
    <w:rsid w:val="008B52B2"/>
    <w:rsid w:val="008B6EEB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8E3"/>
    <w:rsid w:val="008F7D51"/>
    <w:rsid w:val="0092123B"/>
    <w:rsid w:val="00921252"/>
    <w:rsid w:val="0092161F"/>
    <w:rsid w:val="00921642"/>
    <w:rsid w:val="00922861"/>
    <w:rsid w:val="00923D3A"/>
    <w:rsid w:val="00924D4C"/>
    <w:rsid w:val="00926E8A"/>
    <w:rsid w:val="00941284"/>
    <w:rsid w:val="00941CA7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311D"/>
    <w:rsid w:val="009A3EBE"/>
    <w:rsid w:val="009A6C3E"/>
    <w:rsid w:val="009A78D2"/>
    <w:rsid w:val="009B193F"/>
    <w:rsid w:val="009B4924"/>
    <w:rsid w:val="009B4BED"/>
    <w:rsid w:val="009B4D3D"/>
    <w:rsid w:val="009B6E7A"/>
    <w:rsid w:val="009C0CC7"/>
    <w:rsid w:val="009C45C2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477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66CD"/>
    <w:rsid w:val="00A9007D"/>
    <w:rsid w:val="00A92A35"/>
    <w:rsid w:val="00A92B7E"/>
    <w:rsid w:val="00A935FF"/>
    <w:rsid w:val="00A94926"/>
    <w:rsid w:val="00A95819"/>
    <w:rsid w:val="00AA065F"/>
    <w:rsid w:val="00AA09C1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53DD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5EF"/>
    <w:rsid w:val="00B931F0"/>
    <w:rsid w:val="00B932DC"/>
    <w:rsid w:val="00B95F6B"/>
    <w:rsid w:val="00BA18E9"/>
    <w:rsid w:val="00BA364F"/>
    <w:rsid w:val="00BA41BE"/>
    <w:rsid w:val="00BA4A55"/>
    <w:rsid w:val="00BB0A1A"/>
    <w:rsid w:val="00BB18CF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34F6"/>
    <w:rsid w:val="00C03F95"/>
    <w:rsid w:val="00C06998"/>
    <w:rsid w:val="00C212BD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53A17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7FD6"/>
    <w:rsid w:val="00C81882"/>
    <w:rsid w:val="00C84E4E"/>
    <w:rsid w:val="00C85EC8"/>
    <w:rsid w:val="00C876EB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423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13FD"/>
    <w:rsid w:val="00D32D55"/>
    <w:rsid w:val="00D3417D"/>
    <w:rsid w:val="00D343EF"/>
    <w:rsid w:val="00D37B55"/>
    <w:rsid w:val="00D42F5E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E32"/>
    <w:rsid w:val="00DD0827"/>
    <w:rsid w:val="00DD0A14"/>
    <w:rsid w:val="00DD1B53"/>
    <w:rsid w:val="00DD31A0"/>
    <w:rsid w:val="00DD35B9"/>
    <w:rsid w:val="00DE02EE"/>
    <w:rsid w:val="00DE1350"/>
    <w:rsid w:val="00DE5209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7A3C"/>
    <w:rsid w:val="00E81FD3"/>
    <w:rsid w:val="00E8324A"/>
    <w:rsid w:val="00E838B2"/>
    <w:rsid w:val="00E84649"/>
    <w:rsid w:val="00E85FA5"/>
    <w:rsid w:val="00E90DCD"/>
    <w:rsid w:val="00E94DEC"/>
    <w:rsid w:val="00EA029E"/>
    <w:rsid w:val="00EA2082"/>
    <w:rsid w:val="00EB163E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DC4"/>
    <w:rsid w:val="00F07F16"/>
    <w:rsid w:val="00F15673"/>
    <w:rsid w:val="00F17F2B"/>
    <w:rsid w:val="00F2026E"/>
    <w:rsid w:val="00F239E7"/>
    <w:rsid w:val="00F24B6C"/>
    <w:rsid w:val="00F32D04"/>
    <w:rsid w:val="00F33F82"/>
    <w:rsid w:val="00F3604C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20D5"/>
    <w:rsid w:val="00FF1681"/>
    <w:rsid w:val="00FF1C41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17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8024</TotalTime>
  <Pages>35</Pages>
  <Words>13013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245</cp:revision>
  <cp:lastPrinted>2019-02-21T10:41:00Z</cp:lastPrinted>
  <dcterms:created xsi:type="dcterms:W3CDTF">2017-11-02T11:45:00Z</dcterms:created>
  <dcterms:modified xsi:type="dcterms:W3CDTF">2019-08-07T09:33:00Z</dcterms:modified>
</cp:coreProperties>
</file>